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49B517" w14:textId="367CF202" w:rsidR="00505FE4" w:rsidRPr="006A1A16" w:rsidRDefault="00505FE4" w:rsidP="00A4490B">
      <w:pPr>
        <w:pStyle w:val="Tytu"/>
        <w:ind w:right="707"/>
        <w:jc w:val="left"/>
        <w:rPr>
          <w:szCs w:val="24"/>
        </w:rPr>
      </w:pPr>
    </w:p>
    <w:p w14:paraId="5DB4FB0F" w14:textId="77777777" w:rsidR="00505FE4" w:rsidRPr="006A1A16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6A1A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DB3373" w:rsidRPr="006A1A16" w14:paraId="506D1D3B" w14:textId="77777777" w:rsidTr="0090144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03106823" w14:textId="77777777" w:rsidR="00DB3373" w:rsidRPr="006A1A16" w:rsidRDefault="00DB3373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7B998" w14:textId="77777777" w:rsidR="00DB3373" w:rsidRPr="006A1A16" w:rsidRDefault="00DB3373" w:rsidP="00CC443C">
            <w:p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 xml:space="preserve">Nazwa modułu (bloku przedmiotów): </w:t>
            </w:r>
          </w:p>
          <w:p w14:paraId="3717BC83" w14:textId="77777777" w:rsidR="00DB3373" w:rsidRPr="006A1A16" w:rsidRDefault="00DB3373" w:rsidP="00CC443C">
            <w:pPr>
              <w:rPr>
                <w:b/>
                <w:sz w:val="24"/>
                <w:szCs w:val="24"/>
              </w:rPr>
            </w:pPr>
            <w:r w:rsidRPr="006A1A16">
              <w:rPr>
                <w:b/>
                <w:sz w:val="24"/>
                <w:szCs w:val="24"/>
              </w:rPr>
              <w:t>FIZYKA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24A7B23A" w14:textId="77777777" w:rsidR="00DB3373" w:rsidRPr="006A1A16" w:rsidRDefault="00DB3373" w:rsidP="00CC443C">
            <w:p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 xml:space="preserve">Kod modułu: </w:t>
            </w:r>
            <w:r w:rsidRPr="006A1A16">
              <w:rPr>
                <w:b/>
                <w:sz w:val="24"/>
                <w:szCs w:val="24"/>
              </w:rPr>
              <w:t>M2</w:t>
            </w:r>
          </w:p>
        </w:tc>
      </w:tr>
      <w:tr w:rsidR="00DB3373" w:rsidRPr="006A1A16" w14:paraId="46747647" w14:textId="77777777" w:rsidTr="0090144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5074930" w14:textId="77777777" w:rsidR="00DB3373" w:rsidRPr="006A1A16" w:rsidRDefault="00DB3373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675F" w14:textId="77777777" w:rsidR="00DB3373" w:rsidRPr="006A1A16" w:rsidRDefault="00DB3373" w:rsidP="00CC443C">
            <w:pPr>
              <w:rPr>
                <w:b/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 xml:space="preserve">Nazwa przedmiotu: </w:t>
            </w:r>
          </w:p>
          <w:p w14:paraId="2F7D4C14" w14:textId="77777777" w:rsidR="00DB3373" w:rsidRPr="006A1A16" w:rsidRDefault="00DB3373" w:rsidP="00CC443C">
            <w:pPr>
              <w:rPr>
                <w:b/>
                <w:sz w:val="24"/>
                <w:szCs w:val="24"/>
              </w:rPr>
            </w:pPr>
            <w:r w:rsidRPr="006A1A16">
              <w:rPr>
                <w:b/>
                <w:sz w:val="24"/>
                <w:szCs w:val="24"/>
              </w:rPr>
              <w:t>Fizyka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74DC6751" w14:textId="77777777" w:rsidR="00DB3373" w:rsidRPr="006A1A16" w:rsidRDefault="00DB3373" w:rsidP="00CC443C">
            <w:p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Kod przedmiotu: M2</w:t>
            </w:r>
          </w:p>
        </w:tc>
      </w:tr>
      <w:tr w:rsidR="00DB3373" w:rsidRPr="006A1A16" w14:paraId="63EC7C5C" w14:textId="77777777" w:rsidTr="0090144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CEA5256" w14:textId="77777777" w:rsidR="00DB3373" w:rsidRPr="006A1A16" w:rsidRDefault="00DB3373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65B78F" w14:textId="77777777" w:rsidR="00DB3373" w:rsidRPr="006A1A16" w:rsidRDefault="00DB3373" w:rsidP="00CC443C">
            <w:p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Nazwa jednostki organizacyjnej prowadzącej przedmiot / moduł:</w:t>
            </w:r>
          </w:p>
          <w:p w14:paraId="0D3FCEC8" w14:textId="77777777" w:rsidR="00DB3373" w:rsidRPr="006A1A16" w:rsidRDefault="00DB3373" w:rsidP="00CC443C">
            <w:pPr>
              <w:rPr>
                <w:b/>
                <w:sz w:val="24"/>
                <w:szCs w:val="24"/>
              </w:rPr>
            </w:pPr>
            <w:r w:rsidRPr="006A1A16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6A1A16" w14:paraId="6B8836A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26BCDFC" w14:textId="77777777" w:rsidR="00505FE4" w:rsidRPr="006A1A16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CC9F9FC" w14:textId="77777777" w:rsidR="00505FE4" w:rsidRPr="006A1A16" w:rsidRDefault="00DB3373" w:rsidP="009C5458">
            <w:pPr>
              <w:spacing w:after="120"/>
              <w:rPr>
                <w:b/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 xml:space="preserve">Nazwa kierunku: </w:t>
            </w:r>
            <w:r w:rsidRPr="006A1A16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6A1A16" w14:paraId="5A92ED41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58A0B" w14:textId="77777777" w:rsidR="00505FE4" w:rsidRPr="006A1A16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ADBF0E" w14:textId="77777777" w:rsidR="00505FE4" w:rsidRPr="006A1A16" w:rsidRDefault="00505FE4" w:rsidP="00F77DC4">
            <w:p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Nazwa specjalności:</w:t>
            </w:r>
            <w:r w:rsidR="00A0655B" w:rsidRPr="006A1A16">
              <w:rPr>
                <w:sz w:val="24"/>
                <w:szCs w:val="24"/>
              </w:rPr>
              <w:t xml:space="preserve"> /niewłaściwe skasować/</w:t>
            </w:r>
          </w:p>
          <w:p w14:paraId="04876DFB" w14:textId="5CD06DE6" w:rsidR="00505FE4" w:rsidRPr="006A1A16" w:rsidRDefault="00A0655B" w:rsidP="00F77DC4">
            <w:p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Administracja systemów i sieci komputerowych</w:t>
            </w:r>
            <w:r w:rsidRPr="006A1A16">
              <w:rPr>
                <w:sz w:val="24"/>
                <w:szCs w:val="24"/>
              </w:rPr>
              <w:br/>
              <w:t>Projektowanie baz danych i oprogramowanie użytkowe</w:t>
            </w:r>
          </w:p>
        </w:tc>
      </w:tr>
      <w:tr w:rsidR="00340EB4" w:rsidRPr="006A1A16" w14:paraId="5C336270" w14:textId="77777777" w:rsidTr="000F5E9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1A4C3DC" w14:textId="77777777" w:rsidR="00340EB4" w:rsidRPr="006A1A16" w:rsidRDefault="00340EB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A251" w14:textId="77777777" w:rsidR="00340EB4" w:rsidRPr="006A1A16" w:rsidRDefault="00340EB4" w:rsidP="00CC443C">
            <w:p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Forma studiów:</w:t>
            </w:r>
          </w:p>
          <w:p w14:paraId="0231DDA3" w14:textId="77777777" w:rsidR="00340EB4" w:rsidRPr="006A1A16" w:rsidRDefault="00114BE0" w:rsidP="00CC443C">
            <w:pPr>
              <w:rPr>
                <w:sz w:val="24"/>
                <w:szCs w:val="24"/>
              </w:rPr>
            </w:pPr>
            <w:r w:rsidRPr="006A1A16">
              <w:rPr>
                <w:b/>
                <w:sz w:val="24"/>
                <w:szCs w:val="24"/>
              </w:rPr>
              <w:t>nie</w:t>
            </w:r>
            <w:r w:rsidR="00340EB4" w:rsidRPr="006A1A16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7262" w14:textId="77777777" w:rsidR="00340EB4" w:rsidRPr="006A1A16" w:rsidRDefault="00340EB4" w:rsidP="00CC443C">
            <w:p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Profil kształcenia:</w:t>
            </w:r>
          </w:p>
          <w:p w14:paraId="6800EDF9" w14:textId="77777777" w:rsidR="00340EB4" w:rsidRPr="006A1A16" w:rsidRDefault="00340EB4" w:rsidP="00CC443C">
            <w:pPr>
              <w:rPr>
                <w:b/>
                <w:sz w:val="24"/>
                <w:szCs w:val="24"/>
              </w:rPr>
            </w:pPr>
            <w:r w:rsidRPr="006A1A16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6B6482C" w14:textId="77777777" w:rsidR="00340EB4" w:rsidRPr="006A1A16" w:rsidRDefault="00340EB4" w:rsidP="00CC443C">
            <w:p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Poziom kształcenia:</w:t>
            </w:r>
          </w:p>
          <w:p w14:paraId="19FB63E1" w14:textId="77777777" w:rsidR="00340EB4" w:rsidRPr="006A1A16" w:rsidRDefault="00340EB4" w:rsidP="00CC443C">
            <w:pPr>
              <w:rPr>
                <w:b/>
                <w:sz w:val="24"/>
                <w:szCs w:val="24"/>
              </w:rPr>
            </w:pPr>
            <w:r w:rsidRPr="006A1A16">
              <w:rPr>
                <w:b/>
                <w:sz w:val="24"/>
                <w:szCs w:val="24"/>
              </w:rPr>
              <w:t>STUDIA I STOPNIA</w:t>
            </w:r>
          </w:p>
        </w:tc>
      </w:tr>
      <w:tr w:rsidR="00340EB4" w:rsidRPr="006A1A16" w14:paraId="5C6FA268" w14:textId="77777777" w:rsidTr="000F5E9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A544944" w14:textId="77777777" w:rsidR="00340EB4" w:rsidRPr="006A1A16" w:rsidRDefault="00340EB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82BB" w14:textId="77777777" w:rsidR="00340EB4" w:rsidRPr="006A1A16" w:rsidRDefault="00340EB4" w:rsidP="00CC443C">
            <w:p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 xml:space="preserve">Rok / semestr: </w:t>
            </w:r>
          </w:p>
          <w:p w14:paraId="59230F48" w14:textId="77777777" w:rsidR="00340EB4" w:rsidRPr="006A1A16" w:rsidRDefault="00340EB4" w:rsidP="00CC443C">
            <w:pPr>
              <w:rPr>
                <w:b/>
                <w:sz w:val="24"/>
                <w:szCs w:val="24"/>
              </w:rPr>
            </w:pPr>
            <w:r w:rsidRPr="006A1A16">
              <w:rPr>
                <w:b/>
                <w:sz w:val="24"/>
                <w:szCs w:val="24"/>
              </w:rPr>
              <w:t>1/1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24B5" w14:textId="77777777" w:rsidR="00340EB4" w:rsidRPr="006A1A16" w:rsidRDefault="00340EB4" w:rsidP="00CC443C">
            <w:p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Status przedmiotu /modułu:</w:t>
            </w:r>
          </w:p>
          <w:p w14:paraId="06A30EA5" w14:textId="77777777" w:rsidR="00340EB4" w:rsidRPr="006A1A16" w:rsidRDefault="00340EB4" w:rsidP="00CC443C">
            <w:pPr>
              <w:rPr>
                <w:b/>
                <w:sz w:val="24"/>
                <w:szCs w:val="24"/>
              </w:rPr>
            </w:pPr>
            <w:r w:rsidRPr="006A1A16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759015" w14:textId="77777777" w:rsidR="00340EB4" w:rsidRPr="006A1A16" w:rsidRDefault="00340EB4" w:rsidP="00CC443C">
            <w:p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Język przedmiotu / modułu:</w:t>
            </w:r>
          </w:p>
          <w:p w14:paraId="11253BB1" w14:textId="77777777" w:rsidR="00340EB4" w:rsidRPr="006A1A16" w:rsidRDefault="00340EB4" w:rsidP="00CC443C">
            <w:pPr>
              <w:rPr>
                <w:b/>
                <w:sz w:val="24"/>
                <w:szCs w:val="24"/>
              </w:rPr>
            </w:pPr>
            <w:r w:rsidRPr="006A1A16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6A1A16" w14:paraId="3D60B34E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1B656F5" w14:textId="77777777" w:rsidR="00505FE4" w:rsidRPr="006A1A16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D36B" w14:textId="77777777" w:rsidR="00505FE4" w:rsidRPr="006A1A16" w:rsidRDefault="00505FE4" w:rsidP="00F77DC4">
            <w:pPr>
              <w:rPr>
                <w:sz w:val="24"/>
                <w:szCs w:val="24"/>
              </w:rPr>
            </w:pPr>
          </w:p>
          <w:p w14:paraId="37E55E41" w14:textId="77777777" w:rsidR="00505FE4" w:rsidRPr="006A1A16" w:rsidRDefault="00505FE4" w:rsidP="00F77DC4">
            <w:p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DA7CC" w14:textId="77777777" w:rsidR="00505FE4" w:rsidRPr="006A1A16" w:rsidRDefault="00505FE4" w:rsidP="00F77DC4">
            <w:pPr>
              <w:jc w:val="center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B2231" w14:textId="77777777" w:rsidR="00505FE4" w:rsidRPr="006A1A16" w:rsidRDefault="00505FE4" w:rsidP="00F77DC4">
            <w:pPr>
              <w:jc w:val="center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B66A0" w14:textId="77777777" w:rsidR="00505FE4" w:rsidRPr="006A1A16" w:rsidRDefault="00505FE4" w:rsidP="00F77DC4">
            <w:pPr>
              <w:jc w:val="center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CE423" w14:textId="77777777" w:rsidR="00505FE4" w:rsidRPr="006A1A16" w:rsidRDefault="00505FE4" w:rsidP="00F77DC4">
            <w:pPr>
              <w:jc w:val="center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8EEA6" w14:textId="77777777" w:rsidR="00505FE4" w:rsidRPr="006A1A16" w:rsidRDefault="00505FE4" w:rsidP="00F77DC4">
            <w:pPr>
              <w:jc w:val="center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CF851A3" w14:textId="77777777" w:rsidR="00505FE4" w:rsidRPr="006A1A16" w:rsidRDefault="00505FE4" w:rsidP="00F77DC4">
            <w:pPr>
              <w:jc w:val="center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 xml:space="preserve">inne </w:t>
            </w:r>
            <w:r w:rsidRPr="006A1A16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6A1A16" w14:paraId="0FC292C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1CB900D" w14:textId="77777777" w:rsidR="00505FE4" w:rsidRPr="006A1A16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9621EF6" w14:textId="77777777" w:rsidR="00505FE4" w:rsidRPr="006A1A16" w:rsidRDefault="00505FE4" w:rsidP="00F77DC4">
            <w:p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4A8DDA" w14:textId="77777777" w:rsidR="00505FE4" w:rsidRPr="006A1A16" w:rsidRDefault="008B3380" w:rsidP="00F77DC4">
            <w:pPr>
              <w:jc w:val="center"/>
              <w:rPr>
                <w:b/>
                <w:sz w:val="24"/>
                <w:szCs w:val="24"/>
              </w:rPr>
            </w:pPr>
            <w:r w:rsidRPr="006A1A16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308670" w14:textId="77777777" w:rsidR="00505FE4" w:rsidRPr="006A1A16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A250E7" w14:textId="77777777" w:rsidR="00505FE4" w:rsidRPr="006A1A16" w:rsidRDefault="00A45A59" w:rsidP="00F77DC4">
            <w:pPr>
              <w:jc w:val="center"/>
              <w:rPr>
                <w:b/>
                <w:sz w:val="24"/>
                <w:szCs w:val="24"/>
              </w:rPr>
            </w:pPr>
            <w:r w:rsidRPr="006A1A16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067C12" w14:textId="77777777" w:rsidR="00505FE4" w:rsidRPr="006A1A16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D28354" w14:textId="77777777" w:rsidR="00505FE4" w:rsidRPr="006A1A16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04D73F" w14:textId="77777777" w:rsidR="00505FE4" w:rsidRPr="006A1A16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684F485" w14:textId="77777777" w:rsidR="00505FE4" w:rsidRPr="006A1A16" w:rsidRDefault="00505FE4" w:rsidP="00505FE4">
      <w:pPr>
        <w:rPr>
          <w:sz w:val="24"/>
          <w:szCs w:val="24"/>
        </w:rPr>
      </w:pPr>
    </w:p>
    <w:p w14:paraId="25A55634" w14:textId="77777777" w:rsidR="00505FE4" w:rsidRPr="006A1A16" w:rsidRDefault="00505FE4" w:rsidP="00505FE4">
      <w:pPr>
        <w:rPr>
          <w:sz w:val="24"/>
          <w:szCs w:val="24"/>
        </w:rPr>
      </w:pPr>
    </w:p>
    <w:tbl>
      <w:tblPr>
        <w:tblW w:w="1720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  <w:gridCol w:w="7105"/>
      </w:tblGrid>
      <w:tr w:rsidR="004D0093" w:rsidRPr="006A1A16" w14:paraId="2DCF343D" w14:textId="77777777" w:rsidTr="00190940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8D218" w14:textId="77777777" w:rsidR="004D0093" w:rsidRPr="006A1A16" w:rsidRDefault="004D0093" w:rsidP="00F77DC4">
            <w:p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Koordynator przedmiotu / modułu</w:t>
            </w:r>
            <w:r w:rsidRPr="006A1A16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0CE51" w14:textId="77777777" w:rsidR="004D0093" w:rsidRPr="006A1A16" w:rsidRDefault="004D0093" w:rsidP="00CC443C">
            <w:pPr>
              <w:rPr>
                <w:b/>
                <w:sz w:val="24"/>
                <w:szCs w:val="24"/>
              </w:rPr>
            </w:pPr>
            <w:r w:rsidRPr="006A1A16">
              <w:rPr>
                <w:b/>
                <w:sz w:val="24"/>
                <w:szCs w:val="24"/>
              </w:rPr>
              <w:t>dr inż. Stanisław Kwitnewski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87CCF9" w14:textId="77777777" w:rsidR="004D0093" w:rsidRPr="006A1A16" w:rsidRDefault="004D0093" w:rsidP="00F77DC4">
            <w:pPr>
              <w:rPr>
                <w:sz w:val="24"/>
                <w:szCs w:val="24"/>
              </w:rPr>
            </w:pPr>
          </w:p>
        </w:tc>
      </w:tr>
      <w:tr w:rsidR="004D0093" w:rsidRPr="006A1A16" w14:paraId="6B0068DD" w14:textId="77777777" w:rsidTr="00190940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E274" w14:textId="77777777" w:rsidR="004D0093" w:rsidRPr="006A1A16" w:rsidRDefault="004D0093" w:rsidP="00F77DC4">
            <w:p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Prowadzący zajęcia</w:t>
            </w:r>
            <w:r w:rsidRPr="006A1A16">
              <w:t>*</w:t>
            </w:r>
          </w:p>
          <w:p w14:paraId="72E32AE5" w14:textId="77777777" w:rsidR="004D0093" w:rsidRPr="006A1A16" w:rsidRDefault="004D0093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7A39" w14:textId="77777777" w:rsidR="004D0093" w:rsidRPr="006A1A16" w:rsidRDefault="004D0093" w:rsidP="00CC443C">
            <w:pPr>
              <w:rPr>
                <w:b/>
                <w:sz w:val="24"/>
                <w:szCs w:val="24"/>
              </w:rPr>
            </w:pPr>
            <w:r w:rsidRPr="006A1A16">
              <w:rPr>
                <w:b/>
                <w:sz w:val="24"/>
                <w:szCs w:val="24"/>
              </w:rPr>
              <w:t>dr inż. Stanisław Kwitnewski, mgr Agata Jakubczyk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EA926E" w14:textId="77777777" w:rsidR="004D0093" w:rsidRPr="006A1A16" w:rsidRDefault="004D0093" w:rsidP="00F77DC4">
            <w:pPr>
              <w:rPr>
                <w:sz w:val="24"/>
                <w:szCs w:val="24"/>
              </w:rPr>
            </w:pPr>
          </w:p>
        </w:tc>
      </w:tr>
      <w:tr w:rsidR="004D0093" w:rsidRPr="006A1A16" w14:paraId="4A9A359A" w14:textId="77777777" w:rsidTr="00190940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DD80" w14:textId="77777777" w:rsidR="004D0093" w:rsidRPr="006A1A16" w:rsidRDefault="004D0093" w:rsidP="00F77DC4">
            <w:pPr>
              <w:spacing w:before="120" w:after="120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52AAD" w14:textId="77777777" w:rsidR="004D0093" w:rsidRPr="006A1A16" w:rsidRDefault="004D0093" w:rsidP="00CC443C">
            <w:p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Zapoznanie studentów z wybranymi zagadnieniami fizyki klasycznej i kwantowej.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130B02" w14:textId="77777777" w:rsidR="004D0093" w:rsidRPr="006A1A16" w:rsidRDefault="004D0093" w:rsidP="00F77DC4">
            <w:pPr>
              <w:rPr>
                <w:sz w:val="24"/>
                <w:szCs w:val="24"/>
              </w:rPr>
            </w:pPr>
          </w:p>
        </w:tc>
      </w:tr>
      <w:tr w:rsidR="004D0093" w:rsidRPr="006A1A16" w14:paraId="2A5E5A0B" w14:textId="77777777" w:rsidTr="00190940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90721AD" w14:textId="77777777" w:rsidR="004D0093" w:rsidRPr="006A1A16" w:rsidRDefault="004D0093" w:rsidP="00F77DC4">
            <w:pPr>
              <w:spacing w:before="120" w:after="120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A39D53" w14:textId="77777777" w:rsidR="004D0093" w:rsidRPr="006A1A16" w:rsidRDefault="004D0093" w:rsidP="00CC443C">
            <w:p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Wiedza z fizyki i matematyki na poziomie szkoły średniej.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D74AD3" w14:textId="77777777" w:rsidR="004D0093" w:rsidRPr="006A1A16" w:rsidRDefault="004D0093" w:rsidP="00F77DC4">
            <w:pPr>
              <w:rPr>
                <w:sz w:val="24"/>
                <w:szCs w:val="24"/>
              </w:rPr>
            </w:pPr>
          </w:p>
        </w:tc>
      </w:tr>
    </w:tbl>
    <w:p w14:paraId="00B1263A" w14:textId="77777777" w:rsidR="00505FE4" w:rsidRPr="006A1A16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A1A16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27142476" w14:textId="77777777" w:rsidR="00505FE4" w:rsidRPr="006A1A16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A1A16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4AC78ED8" w14:textId="77777777" w:rsidR="00505FE4" w:rsidRPr="006A1A16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6A1A16" w14:paraId="3021EE67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64BFE0DA" w14:textId="77777777" w:rsidR="00505FE4" w:rsidRPr="006A1A16" w:rsidRDefault="00505FE4" w:rsidP="00F77DC4">
            <w:pPr>
              <w:jc w:val="center"/>
              <w:rPr>
                <w:sz w:val="24"/>
                <w:szCs w:val="24"/>
              </w:rPr>
            </w:pPr>
            <w:r w:rsidRPr="006A1A16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6A1A16" w14:paraId="1FFC45A5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C3ABC7" w14:textId="77777777" w:rsidR="00505FE4" w:rsidRPr="006A1A16" w:rsidRDefault="00505FE4" w:rsidP="00F77DC4">
            <w:pPr>
              <w:rPr>
                <w:sz w:val="22"/>
                <w:szCs w:val="22"/>
              </w:rPr>
            </w:pPr>
            <w:r w:rsidRPr="006A1A16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DA1BA47" w14:textId="77777777" w:rsidR="00505FE4" w:rsidRPr="006A1A16" w:rsidRDefault="00505FE4" w:rsidP="00F77DC4">
            <w:pPr>
              <w:jc w:val="center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073E620" w14:textId="77777777" w:rsidR="00505FE4" w:rsidRPr="006A1A16" w:rsidRDefault="00505FE4" w:rsidP="00F77DC4">
            <w:pPr>
              <w:jc w:val="center"/>
              <w:rPr>
                <w:sz w:val="22"/>
                <w:szCs w:val="22"/>
              </w:rPr>
            </w:pPr>
            <w:r w:rsidRPr="006A1A16">
              <w:rPr>
                <w:sz w:val="22"/>
                <w:szCs w:val="22"/>
              </w:rPr>
              <w:t xml:space="preserve">Kod kierunkowego efektu </w:t>
            </w:r>
          </w:p>
          <w:p w14:paraId="4950132B" w14:textId="77777777" w:rsidR="00505FE4" w:rsidRPr="006A1A16" w:rsidRDefault="00505FE4" w:rsidP="00F77DC4">
            <w:pPr>
              <w:jc w:val="center"/>
              <w:rPr>
                <w:sz w:val="22"/>
                <w:szCs w:val="22"/>
              </w:rPr>
            </w:pPr>
            <w:r w:rsidRPr="006A1A16">
              <w:rPr>
                <w:sz w:val="22"/>
                <w:szCs w:val="22"/>
              </w:rPr>
              <w:t>uczenia się</w:t>
            </w:r>
          </w:p>
        </w:tc>
      </w:tr>
      <w:tr w:rsidR="00D45028" w:rsidRPr="006A1A16" w14:paraId="701E597E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896F" w14:textId="77777777" w:rsidR="00D45028" w:rsidRPr="006A1A16" w:rsidRDefault="00D45028" w:rsidP="00CC443C">
            <w:pPr>
              <w:jc w:val="center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8D2D88" w14:textId="77777777" w:rsidR="00D45028" w:rsidRPr="006A1A16" w:rsidRDefault="00D45028" w:rsidP="0052624B">
            <w:p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 xml:space="preserve">Ma ogólną wiedzę z zakresu fizyki klasycznej w szczególności z: mechaniki, </w:t>
            </w:r>
            <w:r w:rsidR="008805C5" w:rsidRPr="006A1A16">
              <w:rPr>
                <w:sz w:val="24"/>
                <w:szCs w:val="24"/>
              </w:rPr>
              <w:t>termodynamiki,</w:t>
            </w:r>
            <w:r w:rsidRPr="006A1A16">
              <w:rPr>
                <w:sz w:val="24"/>
                <w:szCs w:val="24"/>
              </w:rPr>
              <w:t xml:space="preserve"> optyki, akustyki i elektromagnetyzmu.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189BD0" w14:textId="77777777" w:rsidR="00D45028" w:rsidRPr="006A1A16" w:rsidRDefault="00D45028" w:rsidP="00CC443C">
            <w:pPr>
              <w:jc w:val="center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K_W02</w:t>
            </w:r>
          </w:p>
        </w:tc>
      </w:tr>
      <w:tr w:rsidR="00D45028" w:rsidRPr="006A1A16" w14:paraId="64B2B0A9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3C4B" w14:textId="77777777" w:rsidR="00D45028" w:rsidRPr="006A1A16" w:rsidRDefault="00D45028" w:rsidP="00CC443C">
            <w:pPr>
              <w:jc w:val="center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81FD77" w14:textId="77777777" w:rsidR="00D45028" w:rsidRPr="006A1A16" w:rsidRDefault="00D45028" w:rsidP="00CC443C">
            <w:p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 xml:space="preserve">Ma podstawową wiedzę z zakresu fizyki kwantowej.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E56723" w14:textId="77777777" w:rsidR="00D45028" w:rsidRPr="006A1A16" w:rsidRDefault="00D45028" w:rsidP="00CC443C">
            <w:pPr>
              <w:jc w:val="center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K_W02</w:t>
            </w:r>
          </w:p>
        </w:tc>
      </w:tr>
      <w:tr w:rsidR="00505FE4" w:rsidRPr="006A1A16" w14:paraId="4B469C0A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0227B" w14:textId="77777777" w:rsidR="00505FE4" w:rsidRPr="006A1A16" w:rsidRDefault="00505FE4" w:rsidP="00A0655B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A78F6A" w14:textId="77777777" w:rsidR="00505FE4" w:rsidRPr="006A1A16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35C155" w14:textId="77777777" w:rsidR="00505FE4" w:rsidRPr="006A1A16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D45028" w:rsidRPr="006A1A16" w14:paraId="6BD5172F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1461" w14:textId="77777777" w:rsidR="00D45028" w:rsidRPr="006A1A16" w:rsidRDefault="00D45028" w:rsidP="00CC443C">
            <w:pPr>
              <w:jc w:val="center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63CAE5" w14:textId="77777777" w:rsidR="00D45028" w:rsidRPr="006A1A16" w:rsidRDefault="00D45028" w:rsidP="00CC443C">
            <w:p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Analizuje rozwój idei komputera kwantowego.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6B7E32" w14:textId="77777777" w:rsidR="00D45028" w:rsidRPr="006A1A16" w:rsidRDefault="00D45028" w:rsidP="00CC443C">
            <w:pPr>
              <w:jc w:val="center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K_U06</w:t>
            </w:r>
          </w:p>
        </w:tc>
      </w:tr>
      <w:tr w:rsidR="00D45028" w:rsidRPr="006A1A16" w14:paraId="541E0FD3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49CD" w14:textId="77777777" w:rsidR="00D45028" w:rsidRPr="006A1A16" w:rsidRDefault="00D45028" w:rsidP="00CC443C">
            <w:pPr>
              <w:jc w:val="center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0734B0" w14:textId="77777777" w:rsidR="00D45028" w:rsidRPr="006A1A16" w:rsidRDefault="00D45028" w:rsidP="00CC443C">
            <w:p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Przeprowadza samodzielnie eksperymenty oraz opracowuje wyniki pomiarów.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CF70B" w14:textId="77777777" w:rsidR="00D45028" w:rsidRPr="006A1A16" w:rsidRDefault="00D45028" w:rsidP="00CC443C">
            <w:pPr>
              <w:jc w:val="center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K_U08</w:t>
            </w:r>
          </w:p>
        </w:tc>
      </w:tr>
      <w:tr w:rsidR="00D45028" w:rsidRPr="006A1A16" w14:paraId="6EB790D3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FFA6" w14:textId="77777777" w:rsidR="00D45028" w:rsidRPr="006A1A16" w:rsidRDefault="00D45028" w:rsidP="00CC443C">
            <w:pPr>
              <w:jc w:val="center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C94FA9" w14:textId="77777777" w:rsidR="00D45028" w:rsidRPr="006A1A16" w:rsidRDefault="00D45028" w:rsidP="00CC443C">
            <w:p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Weryfikuje otrzymane wyniki eksperymentów fizycznych na podstawie danych z literatury fachowej.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01BD65" w14:textId="77777777" w:rsidR="00D45028" w:rsidRPr="006A1A16" w:rsidRDefault="00D45028" w:rsidP="00CC443C">
            <w:pPr>
              <w:jc w:val="center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K_U08</w:t>
            </w:r>
          </w:p>
          <w:p w14:paraId="6FCB8B9A" w14:textId="77777777" w:rsidR="00D45028" w:rsidRPr="006A1A16" w:rsidRDefault="00D45028" w:rsidP="00CC443C">
            <w:pPr>
              <w:jc w:val="center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K_U01</w:t>
            </w:r>
          </w:p>
        </w:tc>
      </w:tr>
      <w:tr w:rsidR="00D45028" w:rsidRPr="006A1A16" w14:paraId="08F41054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BCE7D" w14:textId="77777777" w:rsidR="00D45028" w:rsidRPr="006A1A16" w:rsidRDefault="00D45028" w:rsidP="00CC443C">
            <w:pPr>
              <w:jc w:val="center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6D512C" w14:textId="77777777" w:rsidR="00D45028" w:rsidRPr="006A1A16" w:rsidRDefault="00D45028" w:rsidP="00CC443C">
            <w:p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Przyjmuje odpowiedzialną postawę w czasie realizacji zadań grupowych w laboratorium fizycznym.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CFF4EE" w14:textId="77777777" w:rsidR="00D45028" w:rsidRPr="006A1A16" w:rsidRDefault="00D45028" w:rsidP="00CC443C">
            <w:pPr>
              <w:jc w:val="center"/>
              <w:rPr>
                <w:sz w:val="24"/>
                <w:szCs w:val="24"/>
              </w:rPr>
            </w:pPr>
            <w:r w:rsidRPr="006A1A16">
              <w:rPr>
                <w:color w:val="000000"/>
                <w:sz w:val="24"/>
                <w:szCs w:val="24"/>
              </w:rPr>
              <w:t>K_U02</w:t>
            </w:r>
          </w:p>
        </w:tc>
      </w:tr>
      <w:tr w:rsidR="00505FE4" w:rsidRPr="006A1A16" w14:paraId="4AF2FA7B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0D08" w14:textId="77777777" w:rsidR="00505FE4" w:rsidRPr="006A1A16" w:rsidRDefault="00505FE4" w:rsidP="00A0655B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B7AD51" w14:textId="77777777" w:rsidR="00505FE4" w:rsidRPr="006A1A16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80EC37" w14:textId="77777777" w:rsidR="00505FE4" w:rsidRPr="006A1A16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8224D7" w:rsidRPr="006A1A16" w14:paraId="768B25BF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2E4D" w14:textId="77777777" w:rsidR="008224D7" w:rsidRPr="006A1A16" w:rsidRDefault="008224D7" w:rsidP="00CC443C">
            <w:pPr>
              <w:jc w:val="center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7D3635" w14:textId="77777777" w:rsidR="008224D7" w:rsidRPr="006A1A16" w:rsidRDefault="008224D7" w:rsidP="00CC443C">
            <w:p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Przestrzega zasad etyki zawodowej.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958139" w14:textId="77777777" w:rsidR="008224D7" w:rsidRPr="006A1A16" w:rsidRDefault="008224D7" w:rsidP="00CC443C">
            <w:pPr>
              <w:jc w:val="center"/>
              <w:rPr>
                <w:sz w:val="24"/>
                <w:szCs w:val="24"/>
              </w:rPr>
            </w:pPr>
            <w:r w:rsidRPr="006A1A16">
              <w:rPr>
                <w:color w:val="000000"/>
                <w:sz w:val="24"/>
                <w:szCs w:val="24"/>
              </w:rPr>
              <w:t>K_K03</w:t>
            </w:r>
          </w:p>
        </w:tc>
      </w:tr>
      <w:tr w:rsidR="00A4490B" w:rsidRPr="006A1A16" w14:paraId="5A1271FD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F983" w14:textId="77777777" w:rsidR="00A4490B" w:rsidRPr="006A1A16" w:rsidRDefault="00A4490B" w:rsidP="00A0655B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F7EA70" w14:textId="77777777" w:rsidR="00A4490B" w:rsidRPr="006A1A16" w:rsidRDefault="00A4490B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E987FB" w14:textId="77777777" w:rsidR="00A4490B" w:rsidRPr="006A1A16" w:rsidRDefault="00A4490B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6A1A16" w14:paraId="29F88CF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10ABCD88" w14:textId="77777777" w:rsidR="00505FE4" w:rsidRPr="006A1A16" w:rsidRDefault="00505FE4" w:rsidP="00F77DC4">
            <w:pPr>
              <w:jc w:val="center"/>
              <w:rPr>
                <w:sz w:val="24"/>
                <w:szCs w:val="24"/>
              </w:rPr>
            </w:pPr>
            <w:r w:rsidRPr="006A1A16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6A1A16" w14:paraId="650CD6A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F456A53" w14:textId="77777777" w:rsidR="00505FE4" w:rsidRPr="006A1A16" w:rsidRDefault="00505FE4" w:rsidP="00F77DC4">
            <w:pPr>
              <w:rPr>
                <w:b/>
                <w:sz w:val="24"/>
                <w:szCs w:val="24"/>
              </w:rPr>
            </w:pPr>
            <w:r w:rsidRPr="006A1A16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6A1A16" w14:paraId="1E42286D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92CE95" w14:textId="77777777" w:rsidR="00572591" w:rsidRPr="006A1A16" w:rsidRDefault="00572591" w:rsidP="00572591">
            <w:pPr>
              <w:pStyle w:val="StylNagwek5ArialNarrow11ptWyjustowany"/>
              <w:rPr>
                <w:rFonts w:ascii="Times New Roman" w:hAnsi="Times New Roman"/>
                <w:sz w:val="24"/>
                <w:szCs w:val="24"/>
              </w:rPr>
            </w:pPr>
            <w:r w:rsidRPr="006A1A16">
              <w:rPr>
                <w:rFonts w:ascii="Times New Roman" w:hAnsi="Times New Roman"/>
                <w:sz w:val="24"/>
                <w:szCs w:val="24"/>
              </w:rPr>
              <w:t>Fizyka klasyczna</w:t>
            </w:r>
          </w:p>
          <w:p w14:paraId="730BF9C6" w14:textId="77777777" w:rsidR="00572591" w:rsidRPr="006A1A16" w:rsidRDefault="00572591" w:rsidP="00572591">
            <w:pPr>
              <w:numPr>
                <w:ilvl w:val="1"/>
                <w:numId w:val="1"/>
              </w:numPr>
              <w:tabs>
                <w:tab w:val="clear" w:pos="1440"/>
                <w:tab w:val="num" w:pos="720"/>
              </w:tabs>
              <w:ind w:left="720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 xml:space="preserve">Układ SI, wielkości fizyczne wektorowe i skalarne, prawa fizyczne, wykresy praw fizycznych, interpretacja wykresów. </w:t>
            </w:r>
          </w:p>
          <w:p w14:paraId="2D7A245B" w14:textId="77777777" w:rsidR="00572591" w:rsidRPr="006A1A16" w:rsidRDefault="00572591" w:rsidP="00572591">
            <w:pPr>
              <w:numPr>
                <w:ilvl w:val="1"/>
                <w:numId w:val="1"/>
              </w:numPr>
              <w:tabs>
                <w:tab w:val="clear" w:pos="1440"/>
                <w:tab w:val="num" w:pos="720"/>
              </w:tabs>
              <w:ind w:left="720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 xml:space="preserve">Metody przeprowadzania eksperymentów, metody opracowania wyników pomiarów, analiza  wyników. </w:t>
            </w:r>
          </w:p>
          <w:p w14:paraId="41D1819D" w14:textId="77777777" w:rsidR="00572591" w:rsidRPr="006A1A16" w:rsidRDefault="00572591" w:rsidP="00572591">
            <w:pPr>
              <w:numPr>
                <w:ilvl w:val="1"/>
                <w:numId w:val="1"/>
              </w:numPr>
              <w:tabs>
                <w:tab w:val="clear" w:pos="1440"/>
                <w:tab w:val="num" w:pos="720"/>
              </w:tabs>
              <w:ind w:left="720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Oddziaływania makroskopowe, intensywność oddziaływań, zasady dynamiki Newtona, przykłady oddziaływań (grawitacja) oraz skutki oddziaływań, energia, pęd, zasady zachowania.</w:t>
            </w:r>
          </w:p>
          <w:p w14:paraId="1D66339D" w14:textId="77777777" w:rsidR="00572591" w:rsidRPr="006A1A16" w:rsidRDefault="00572591" w:rsidP="00572591">
            <w:pPr>
              <w:numPr>
                <w:ilvl w:val="1"/>
                <w:numId w:val="1"/>
              </w:numPr>
              <w:tabs>
                <w:tab w:val="clear" w:pos="1440"/>
                <w:tab w:val="num" w:pos="720"/>
              </w:tabs>
              <w:ind w:left="720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 xml:space="preserve">Równania ruchu postępowego, obrotowego, złożonego oraz rozwiązania tych równań. </w:t>
            </w:r>
          </w:p>
          <w:p w14:paraId="74D6BDC3" w14:textId="77777777" w:rsidR="00572591" w:rsidRPr="006A1A16" w:rsidRDefault="00572591" w:rsidP="00572591">
            <w:pPr>
              <w:numPr>
                <w:ilvl w:val="1"/>
                <w:numId w:val="1"/>
              </w:numPr>
              <w:tabs>
                <w:tab w:val="clear" w:pos="1440"/>
                <w:tab w:val="num" w:pos="720"/>
              </w:tabs>
              <w:ind w:left="720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 xml:space="preserve">Drgania i fale, elementy akustyki, ultradźwięki. Równanie fali jako rozwiązanie równania falowego. </w:t>
            </w:r>
          </w:p>
          <w:p w14:paraId="6D3AD6BA" w14:textId="77777777" w:rsidR="00572591" w:rsidRPr="006A1A16" w:rsidRDefault="00572591" w:rsidP="00572591">
            <w:pPr>
              <w:numPr>
                <w:ilvl w:val="1"/>
                <w:numId w:val="1"/>
              </w:numPr>
              <w:tabs>
                <w:tab w:val="clear" w:pos="1440"/>
                <w:tab w:val="num" w:pos="720"/>
              </w:tabs>
              <w:ind w:left="720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Oddziaływanie ciał w polu grawitacyjnym, elektrycznym, magnetycznym.</w:t>
            </w:r>
          </w:p>
          <w:p w14:paraId="054C8533" w14:textId="77777777" w:rsidR="00572591" w:rsidRPr="006A1A16" w:rsidRDefault="00572591" w:rsidP="00572591">
            <w:pPr>
              <w:numPr>
                <w:ilvl w:val="1"/>
                <w:numId w:val="1"/>
              </w:numPr>
              <w:tabs>
                <w:tab w:val="clear" w:pos="1440"/>
                <w:tab w:val="num" w:pos="720"/>
              </w:tabs>
              <w:ind w:left="720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 xml:space="preserve">Elementy optyki geometrycznej i falowej, elektromagnetyczna natura promieniowania, równania Maxwella. </w:t>
            </w:r>
          </w:p>
          <w:p w14:paraId="639EB118" w14:textId="77777777" w:rsidR="00572591" w:rsidRPr="006A1A16" w:rsidRDefault="00572591" w:rsidP="00572591">
            <w:pPr>
              <w:numPr>
                <w:ilvl w:val="1"/>
                <w:numId w:val="1"/>
              </w:numPr>
              <w:tabs>
                <w:tab w:val="clear" w:pos="1440"/>
                <w:tab w:val="num" w:pos="720"/>
              </w:tabs>
              <w:ind w:left="720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Elementy teorii kinetyczno-molekularnej teorii budowy materii, elementy termodynamiki (pojęcia podstawowe).</w:t>
            </w:r>
          </w:p>
          <w:p w14:paraId="59FCCF11" w14:textId="77777777" w:rsidR="00572591" w:rsidRPr="006A1A16" w:rsidRDefault="00572591" w:rsidP="00572591">
            <w:pPr>
              <w:rPr>
                <w:sz w:val="24"/>
                <w:szCs w:val="24"/>
              </w:rPr>
            </w:pPr>
          </w:p>
          <w:p w14:paraId="52A0A7DA" w14:textId="77777777" w:rsidR="00572591" w:rsidRPr="006A1A16" w:rsidRDefault="00572591" w:rsidP="00572591">
            <w:pPr>
              <w:ind w:left="360"/>
              <w:rPr>
                <w:sz w:val="24"/>
                <w:szCs w:val="24"/>
              </w:rPr>
            </w:pPr>
            <w:r w:rsidRPr="006A1A16">
              <w:rPr>
                <w:b/>
                <w:bCs/>
                <w:sz w:val="24"/>
                <w:szCs w:val="24"/>
              </w:rPr>
              <w:t>II.  Fizyka kwantowa</w:t>
            </w:r>
          </w:p>
          <w:p w14:paraId="78542684" w14:textId="77777777" w:rsidR="00572591" w:rsidRPr="006A1A16" w:rsidRDefault="00572591" w:rsidP="0057259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Doświadczalne dowody kwantowej natury promieniowania.</w:t>
            </w:r>
          </w:p>
          <w:p w14:paraId="4F568B5D" w14:textId="77777777" w:rsidR="00572591" w:rsidRPr="006A1A16" w:rsidRDefault="00572591" w:rsidP="0057259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Postulaty mechaniki kwantowej.</w:t>
            </w:r>
          </w:p>
          <w:p w14:paraId="462D60E7" w14:textId="77777777" w:rsidR="00572591" w:rsidRPr="006A1A16" w:rsidRDefault="00572591" w:rsidP="0057259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 xml:space="preserve">Równanie </w:t>
            </w:r>
            <w:proofErr w:type="spellStart"/>
            <w:r w:rsidRPr="006A1A16">
              <w:rPr>
                <w:sz w:val="24"/>
                <w:szCs w:val="24"/>
              </w:rPr>
              <w:t>Schro</w:t>
            </w:r>
            <w:r w:rsidRPr="006A1A16">
              <w:rPr>
                <w:sz w:val="24"/>
                <w:szCs w:val="24"/>
                <w:vertAlign w:val="superscript"/>
              </w:rPr>
              <w:t>”</w:t>
            </w:r>
            <w:r w:rsidRPr="006A1A16">
              <w:rPr>
                <w:sz w:val="24"/>
                <w:szCs w:val="24"/>
              </w:rPr>
              <w:t>dingera</w:t>
            </w:r>
            <w:proofErr w:type="spellEnd"/>
            <w:r w:rsidRPr="006A1A16">
              <w:rPr>
                <w:sz w:val="24"/>
                <w:szCs w:val="24"/>
              </w:rPr>
              <w:t xml:space="preserve">. Przykłady jego rozwiązań i interpretacja. </w:t>
            </w:r>
          </w:p>
          <w:p w14:paraId="55EB49E5" w14:textId="77777777" w:rsidR="00572591" w:rsidRPr="006A1A16" w:rsidRDefault="00572591" w:rsidP="0057259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 xml:space="preserve">Idea komputera kwantowego. </w:t>
            </w:r>
          </w:p>
          <w:p w14:paraId="3E7EB713" w14:textId="77777777" w:rsidR="00505FE4" w:rsidRPr="006A1A16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6A1A16" w14:paraId="34CA5ED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B158CE0" w14:textId="77777777" w:rsidR="00505FE4" w:rsidRPr="006A1A16" w:rsidRDefault="00505FE4" w:rsidP="00F77DC4">
            <w:pPr>
              <w:rPr>
                <w:b/>
                <w:sz w:val="24"/>
                <w:szCs w:val="24"/>
              </w:rPr>
            </w:pPr>
            <w:r w:rsidRPr="006A1A16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6A1A16" w14:paraId="04ED1D5D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2A45210" w14:textId="77777777" w:rsidR="00505FE4" w:rsidRPr="006A1A16" w:rsidRDefault="007275C3" w:rsidP="00F77DC4">
            <w:pPr>
              <w:rPr>
                <w:sz w:val="22"/>
                <w:szCs w:val="22"/>
              </w:rPr>
            </w:pPr>
            <w:r w:rsidRPr="006A1A16">
              <w:rPr>
                <w:sz w:val="22"/>
                <w:szCs w:val="22"/>
              </w:rPr>
              <w:t>---------------------------------------------------------------------------------------------------------------------------------------</w:t>
            </w:r>
          </w:p>
        </w:tc>
      </w:tr>
      <w:tr w:rsidR="00505FE4" w:rsidRPr="006A1A16" w14:paraId="7501353D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78C1B54" w14:textId="77777777" w:rsidR="00505FE4" w:rsidRPr="006A1A16" w:rsidRDefault="00505FE4" w:rsidP="00F77DC4">
            <w:pPr>
              <w:pStyle w:val="Nagwek1"/>
              <w:rPr>
                <w:szCs w:val="24"/>
              </w:rPr>
            </w:pPr>
            <w:r w:rsidRPr="006A1A16">
              <w:rPr>
                <w:szCs w:val="24"/>
              </w:rPr>
              <w:t>Laboratorium</w:t>
            </w:r>
          </w:p>
        </w:tc>
      </w:tr>
      <w:tr w:rsidR="00505FE4" w:rsidRPr="006A1A16" w14:paraId="1ED99789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A644930" w14:textId="77777777" w:rsidR="00E30430" w:rsidRPr="006A1A16" w:rsidRDefault="00E30430" w:rsidP="00E30430">
            <w:p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Tematy ćwiczeń laboratoryjnych:</w:t>
            </w:r>
          </w:p>
          <w:p w14:paraId="0458A32A" w14:textId="77777777" w:rsidR="00E30430" w:rsidRPr="006A1A16" w:rsidRDefault="00E30430" w:rsidP="00E3043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Wyznaczanie przyspieszenia ziemskiego za pomocą wahadła matematycznego.</w:t>
            </w:r>
          </w:p>
          <w:p w14:paraId="577824E0" w14:textId="77777777" w:rsidR="00E30430" w:rsidRPr="006A1A16" w:rsidRDefault="00E30430" w:rsidP="00E3043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Wyznaczanie czasu zderzenia kul sprężystych.</w:t>
            </w:r>
          </w:p>
          <w:p w14:paraId="372B7C11" w14:textId="77777777" w:rsidR="00E30430" w:rsidRPr="006A1A16" w:rsidRDefault="00E30430" w:rsidP="00E3043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 xml:space="preserve">Wyznaczanie prędkości dźwięku za pomocą rury </w:t>
            </w:r>
            <w:proofErr w:type="spellStart"/>
            <w:r w:rsidRPr="006A1A16">
              <w:rPr>
                <w:sz w:val="24"/>
                <w:szCs w:val="24"/>
              </w:rPr>
              <w:t>Quinckego</w:t>
            </w:r>
            <w:proofErr w:type="spellEnd"/>
            <w:r w:rsidRPr="006A1A16">
              <w:rPr>
                <w:sz w:val="24"/>
                <w:szCs w:val="24"/>
              </w:rPr>
              <w:t>.</w:t>
            </w:r>
          </w:p>
          <w:p w14:paraId="1A437816" w14:textId="77777777" w:rsidR="00E30430" w:rsidRPr="006A1A16" w:rsidRDefault="00E30430" w:rsidP="00E3043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Wyznaczanie częstotliwości drgań własnych kamertonu za pomocą dudnień.</w:t>
            </w:r>
          </w:p>
          <w:p w14:paraId="2962AAA7" w14:textId="77777777" w:rsidR="00E30430" w:rsidRPr="006A1A16" w:rsidRDefault="00E30430" w:rsidP="00E3043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Wyznaczanie stosunku C</w:t>
            </w:r>
            <w:r w:rsidRPr="006A1A16">
              <w:rPr>
                <w:sz w:val="24"/>
                <w:szCs w:val="24"/>
                <w:vertAlign w:val="subscript"/>
              </w:rPr>
              <w:t>P</w:t>
            </w:r>
            <w:r w:rsidRPr="006A1A16">
              <w:rPr>
                <w:sz w:val="24"/>
                <w:szCs w:val="24"/>
              </w:rPr>
              <w:t>/C</w:t>
            </w:r>
            <w:r w:rsidRPr="006A1A16">
              <w:rPr>
                <w:sz w:val="24"/>
                <w:szCs w:val="24"/>
                <w:vertAlign w:val="subscript"/>
              </w:rPr>
              <w:t>V</w:t>
            </w:r>
            <w:r w:rsidRPr="006A1A16">
              <w:rPr>
                <w:sz w:val="24"/>
                <w:szCs w:val="24"/>
              </w:rPr>
              <w:t xml:space="preserve"> dla powietrza metodą Clementa-</w:t>
            </w:r>
            <w:proofErr w:type="spellStart"/>
            <w:r w:rsidRPr="006A1A16">
              <w:rPr>
                <w:sz w:val="24"/>
                <w:szCs w:val="24"/>
              </w:rPr>
              <w:t>Desorinesa</w:t>
            </w:r>
            <w:proofErr w:type="spellEnd"/>
            <w:r w:rsidRPr="006A1A16">
              <w:rPr>
                <w:sz w:val="24"/>
                <w:szCs w:val="24"/>
              </w:rPr>
              <w:t>.</w:t>
            </w:r>
          </w:p>
          <w:p w14:paraId="49398728" w14:textId="77777777" w:rsidR="00E30430" w:rsidRPr="006A1A16" w:rsidRDefault="00E30430" w:rsidP="00E3043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Badanie równania przewodnictwa cieplnego.</w:t>
            </w:r>
          </w:p>
          <w:p w14:paraId="3F02F61A" w14:textId="77777777" w:rsidR="00E30430" w:rsidRPr="006A1A16" w:rsidRDefault="00E30430" w:rsidP="00E3043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Wyznaczanie charakterystyki prądowo-napięciowej dla diody półprzewodnikowej.</w:t>
            </w:r>
          </w:p>
          <w:p w14:paraId="6FA824D9" w14:textId="77777777" w:rsidR="00E30430" w:rsidRPr="006A1A16" w:rsidRDefault="00E30430" w:rsidP="00E3043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Badanie rezonansu w układzie RLC.</w:t>
            </w:r>
          </w:p>
          <w:p w14:paraId="209A9E22" w14:textId="77777777" w:rsidR="00E30430" w:rsidRPr="006A1A16" w:rsidRDefault="00E30430" w:rsidP="00E3043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Wyznaczanie widma atomu wodoru.</w:t>
            </w:r>
          </w:p>
          <w:p w14:paraId="66B13738" w14:textId="77777777" w:rsidR="00E30430" w:rsidRPr="006A1A16" w:rsidRDefault="00E30430" w:rsidP="00E3043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Badanie dyfrakcji światła na wybranych elementach.</w:t>
            </w:r>
          </w:p>
          <w:p w14:paraId="37A05A60" w14:textId="77777777" w:rsidR="00E30430" w:rsidRPr="006A1A16" w:rsidRDefault="00E30430" w:rsidP="00E3043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Wyznaczanie ogniskowej soczewek.</w:t>
            </w:r>
          </w:p>
          <w:p w14:paraId="1DB7F875" w14:textId="77777777" w:rsidR="00E30430" w:rsidRPr="006A1A16" w:rsidRDefault="00E30430" w:rsidP="00E30430">
            <w:pPr>
              <w:rPr>
                <w:sz w:val="24"/>
                <w:szCs w:val="24"/>
              </w:rPr>
            </w:pPr>
          </w:p>
          <w:p w14:paraId="23C6DB58" w14:textId="77777777" w:rsidR="00505FE4" w:rsidRPr="006A1A16" w:rsidRDefault="00505FE4" w:rsidP="006A2C41">
            <w:pPr>
              <w:rPr>
                <w:sz w:val="24"/>
                <w:szCs w:val="24"/>
              </w:rPr>
            </w:pPr>
          </w:p>
        </w:tc>
      </w:tr>
      <w:tr w:rsidR="00505FE4" w:rsidRPr="006A1A16" w14:paraId="6F42524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C973112" w14:textId="77777777" w:rsidR="00505FE4" w:rsidRPr="006A1A16" w:rsidRDefault="00505FE4" w:rsidP="00F77DC4">
            <w:pPr>
              <w:pStyle w:val="Nagwek1"/>
              <w:rPr>
                <w:szCs w:val="24"/>
              </w:rPr>
            </w:pPr>
            <w:r w:rsidRPr="006A1A16">
              <w:rPr>
                <w:szCs w:val="24"/>
              </w:rPr>
              <w:t>Projekt</w:t>
            </w:r>
          </w:p>
        </w:tc>
      </w:tr>
      <w:tr w:rsidR="00505FE4" w:rsidRPr="006A1A16" w14:paraId="55270B7F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E5A9C32" w14:textId="77777777" w:rsidR="00505FE4" w:rsidRPr="006A1A16" w:rsidRDefault="007275C3" w:rsidP="00F77DC4">
            <w:pPr>
              <w:rPr>
                <w:sz w:val="24"/>
                <w:szCs w:val="24"/>
              </w:rPr>
            </w:pPr>
            <w:r w:rsidRPr="006A1A16">
              <w:rPr>
                <w:sz w:val="22"/>
                <w:szCs w:val="22"/>
              </w:rPr>
              <w:t>---------------------------------------------------------------------------------------------------------------------------------------</w:t>
            </w:r>
          </w:p>
        </w:tc>
      </w:tr>
      <w:tr w:rsidR="00505FE4" w:rsidRPr="006A1A16" w14:paraId="14ABCBB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5F0DF1A" w14:textId="77777777" w:rsidR="00505FE4" w:rsidRPr="006A1A16" w:rsidRDefault="00505FE4" w:rsidP="00F77DC4">
            <w:pPr>
              <w:rPr>
                <w:b/>
                <w:sz w:val="24"/>
                <w:szCs w:val="24"/>
              </w:rPr>
            </w:pPr>
            <w:r w:rsidRPr="006A1A16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6A1A16" w14:paraId="073F1B6B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B36BE6" w14:textId="77777777" w:rsidR="00505FE4" w:rsidRPr="006A1A16" w:rsidRDefault="007275C3" w:rsidP="00A0655B">
            <w:pPr>
              <w:rPr>
                <w:b/>
                <w:sz w:val="24"/>
                <w:szCs w:val="24"/>
              </w:rPr>
            </w:pPr>
            <w:r w:rsidRPr="006A1A16">
              <w:rPr>
                <w:sz w:val="22"/>
                <w:szCs w:val="22"/>
              </w:rPr>
              <w:t>---------------------------------------------------------------------------------------------------------------------------------------</w:t>
            </w:r>
          </w:p>
        </w:tc>
      </w:tr>
      <w:tr w:rsidR="00505FE4" w:rsidRPr="006A1A16" w14:paraId="24834BC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1B0B8894" w14:textId="77777777" w:rsidR="00505FE4" w:rsidRPr="006A1A16" w:rsidRDefault="00505FE4" w:rsidP="00F77DC4">
            <w:pPr>
              <w:rPr>
                <w:b/>
                <w:sz w:val="24"/>
                <w:szCs w:val="24"/>
              </w:rPr>
            </w:pPr>
            <w:r w:rsidRPr="006A1A16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:rsidRPr="006A1A16" w14:paraId="6E97E4D5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FF5CCC" w14:textId="77777777" w:rsidR="00505FE4" w:rsidRPr="006A1A16" w:rsidRDefault="007275C3" w:rsidP="00A0655B">
            <w:pPr>
              <w:rPr>
                <w:sz w:val="24"/>
                <w:szCs w:val="24"/>
              </w:rPr>
            </w:pPr>
            <w:r w:rsidRPr="006A1A16">
              <w:rPr>
                <w:sz w:val="22"/>
                <w:szCs w:val="22"/>
              </w:rPr>
              <w:t>---------------------------------------------------------------------------------------------------------------------------------------</w:t>
            </w:r>
          </w:p>
        </w:tc>
      </w:tr>
    </w:tbl>
    <w:p w14:paraId="5432C0B4" w14:textId="77777777" w:rsidR="00505FE4" w:rsidRPr="006A1A16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BB378C" w:rsidRPr="006A1A16" w14:paraId="2BDD95ED" w14:textId="77777777" w:rsidTr="00BB378C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A703" w14:textId="77777777" w:rsidR="00BB378C" w:rsidRPr="006A1A16" w:rsidRDefault="00BB378C" w:rsidP="00F77DC4">
            <w:pPr>
              <w:spacing w:before="120" w:after="120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6EEDF7" w14:textId="77777777" w:rsidR="00BB378C" w:rsidRPr="006A1A16" w:rsidRDefault="00BB378C" w:rsidP="00CC443C">
            <w:pPr>
              <w:numPr>
                <w:ilvl w:val="0"/>
                <w:numId w:val="4"/>
              </w:numPr>
              <w:tabs>
                <w:tab w:val="clear" w:pos="720"/>
                <w:tab w:val="num" w:pos="432"/>
                <w:tab w:val="left" w:pos="2805"/>
              </w:tabs>
              <w:ind w:left="432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Cz. Bobrowski, „Fizyka-krótki kurs” WNT W-</w:t>
            </w:r>
            <w:proofErr w:type="spellStart"/>
            <w:r w:rsidRPr="006A1A16">
              <w:rPr>
                <w:sz w:val="24"/>
                <w:szCs w:val="24"/>
              </w:rPr>
              <w:t>wa</w:t>
            </w:r>
            <w:proofErr w:type="spellEnd"/>
            <w:r w:rsidRPr="006A1A16">
              <w:rPr>
                <w:sz w:val="24"/>
                <w:szCs w:val="24"/>
              </w:rPr>
              <w:t xml:space="preserve"> 1995</w:t>
            </w:r>
          </w:p>
          <w:p w14:paraId="12ABE856" w14:textId="77777777" w:rsidR="00BB378C" w:rsidRPr="006A1A16" w:rsidRDefault="00BB378C" w:rsidP="00CC443C">
            <w:pPr>
              <w:numPr>
                <w:ilvl w:val="0"/>
                <w:numId w:val="4"/>
              </w:numPr>
              <w:tabs>
                <w:tab w:val="clear" w:pos="720"/>
                <w:tab w:val="num" w:pos="432"/>
                <w:tab w:val="left" w:pos="2805"/>
              </w:tabs>
              <w:ind w:left="432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 xml:space="preserve">R. </w:t>
            </w:r>
            <w:proofErr w:type="spellStart"/>
            <w:r w:rsidRPr="006A1A16">
              <w:rPr>
                <w:sz w:val="24"/>
                <w:szCs w:val="24"/>
              </w:rPr>
              <w:t>Resnick</w:t>
            </w:r>
            <w:proofErr w:type="spellEnd"/>
            <w:r w:rsidRPr="006A1A16">
              <w:rPr>
                <w:sz w:val="24"/>
                <w:szCs w:val="24"/>
              </w:rPr>
              <w:t xml:space="preserve">, D. </w:t>
            </w:r>
            <w:proofErr w:type="spellStart"/>
            <w:r w:rsidRPr="006A1A16">
              <w:rPr>
                <w:sz w:val="24"/>
                <w:szCs w:val="24"/>
              </w:rPr>
              <w:t>Holliday</w:t>
            </w:r>
            <w:proofErr w:type="spellEnd"/>
            <w:r w:rsidRPr="006A1A16">
              <w:rPr>
                <w:sz w:val="24"/>
                <w:szCs w:val="24"/>
              </w:rPr>
              <w:t>, „Fizyka PWN W-</w:t>
            </w:r>
            <w:proofErr w:type="spellStart"/>
            <w:r w:rsidRPr="006A1A16">
              <w:rPr>
                <w:sz w:val="24"/>
                <w:szCs w:val="24"/>
              </w:rPr>
              <w:t>wa</w:t>
            </w:r>
            <w:proofErr w:type="spellEnd"/>
            <w:r w:rsidRPr="006A1A16">
              <w:rPr>
                <w:sz w:val="24"/>
                <w:szCs w:val="24"/>
              </w:rPr>
              <w:t xml:space="preserve"> 2001</w:t>
            </w:r>
          </w:p>
          <w:p w14:paraId="67FCE948" w14:textId="77777777" w:rsidR="00BB378C" w:rsidRPr="006A1A16" w:rsidRDefault="00BB378C" w:rsidP="00CC443C">
            <w:pPr>
              <w:numPr>
                <w:ilvl w:val="0"/>
                <w:numId w:val="4"/>
              </w:numPr>
              <w:tabs>
                <w:tab w:val="clear" w:pos="720"/>
                <w:tab w:val="num" w:pos="432"/>
                <w:tab w:val="left" w:pos="2805"/>
              </w:tabs>
              <w:ind w:left="432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 xml:space="preserve">R. L. </w:t>
            </w:r>
            <w:proofErr w:type="spellStart"/>
            <w:r w:rsidRPr="006A1A16">
              <w:rPr>
                <w:sz w:val="24"/>
                <w:szCs w:val="24"/>
              </w:rPr>
              <w:t>Liboff</w:t>
            </w:r>
            <w:proofErr w:type="spellEnd"/>
            <w:r w:rsidRPr="006A1A16">
              <w:rPr>
                <w:sz w:val="24"/>
                <w:szCs w:val="24"/>
              </w:rPr>
              <w:t>, „Wstęp do mechaniki kwantowej”, PWN W-</w:t>
            </w:r>
            <w:proofErr w:type="spellStart"/>
            <w:r w:rsidRPr="006A1A16">
              <w:rPr>
                <w:sz w:val="24"/>
                <w:szCs w:val="24"/>
              </w:rPr>
              <w:t>wa</w:t>
            </w:r>
            <w:proofErr w:type="spellEnd"/>
            <w:r w:rsidRPr="006A1A16">
              <w:rPr>
                <w:sz w:val="24"/>
                <w:szCs w:val="24"/>
              </w:rPr>
              <w:t>, 1987.</w:t>
            </w:r>
          </w:p>
          <w:p w14:paraId="6C8E5847" w14:textId="77777777" w:rsidR="00BB378C" w:rsidRPr="006A1A16" w:rsidRDefault="00BB378C" w:rsidP="00CC443C">
            <w:pPr>
              <w:numPr>
                <w:ilvl w:val="0"/>
                <w:numId w:val="4"/>
              </w:numPr>
              <w:tabs>
                <w:tab w:val="clear" w:pos="720"/>
                <w:tab w:val="num" w:pos="432"/>
                <w:tab w:val="left" w:pos="2805"/>
              </w:tabs>
              <w:ind w:left="432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 xml:space="preserve">Instrukcje do ćwiczeń laboratoryjnych. </w:t>
            </w:r>
          </w:p>
        </w:tc>
      </w:tr>
      <w:tr w:rsidR="00BB378C" w:rsidRPr="006A1A16" w14:paraId="7FD9FB2C" w14:textId="77777777" w:rsidTr="00BB378C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D81EE" w14:textId="77777777" w:rsidR="00BB378C" w:rsidRPr="006A1A16" w:rsidRDefault="00BB378C" w:rsidP="00F77DC4">
            <w:pPr>
              <w:spacing w:before="120" w:after="120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FE89AF" w14:textId="77777777" w:rsidR="00BB378C" w:rsidRPr="006A1A16" w:rsidRDefault="00BB378C" w:rsidP="00CC443C">
            <w:pPr>
              <w:numPr>
                <w:ilvl w:val="0"/>
                <w:numId w:val="4"/>
              </w:numPr>
              <w:tabs>
                <w:tab w:val="clear" w:pos="720"/>
                <w:tab w:val="num" w:pos="432"/>
                <w:tab w:val="left" w:pos="2805"/>
              </w:tabs>
              <w:ind w:left="432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 xml:space="preserve">Skrypt opracowany do uczenia fizyki w PWSZ Elbląg forma elektroniczna autor </w:t>
            </w:r>
            <w:proofErr w:type="spellStart"/>
            <w:r w:rsidRPr="006A1A16">
              <w:rPr>
                <w:sz w:val="24"/>
                <w:szCs w:val="24"/>
              </w:rPr>
              <w:t>J.Tyrzyk</w:t>
            </w:r>
            <w:proofErr w:type="spellEnd"/>
          </w:p>
          <w:p w14:paraId="2BF4F317" w14:textId="77777777" w:rsidR="00BB378C" w:rsidRPr="006A1A16" w:rsidRDefault="00BB378C" w:rsidP="00CC443C">
            <w:pPr>
              <w:numPr>
                <w:ilvl w:val="0"/>
                <w:numId w:val="4"/>
              </w:numPr>
              <w:tabs>
                <w:tab w:val="clear" w:pos="720"/>
                <w:tab w:val="num" w:pos="432"/>
                <w:tab w:val="left" w:pos="2805"/>
              </w:tabs>
              <w:ind w:left="432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lastRenderedPageBreak/>
              <w:t xml:space="preserve">Skrypt – zbiór zadań z komentarzami i rozwiązaniami opracowany do  uczenia fizyki w PWSZ Elbląg forma elektroniczna autor </w:t>
            </w:r>
            <w:proofErr w:type="spellStart"/>
            <w:r w:rsidRPr="006A1A16">
              <w:rPr>
                <w:sz w:val="24"/>
                <w:szCs w:val="24"/>
              </w:rPr>
              <w:t>J.Tyrzyk</w:t>
            </w:r>
            <w:proofErr w:type="spellEnd"/>
          </w:p>
          <w:p w14:paraId="6F1E7E23" w14:textId="77777777" w:rsidR="00BB378C" w:rsidRPr="006A1A16" w:rsidRDefault="00BB378C" w:rsidP="00CC443C">
            <w:pPr>
              <w:numPr>
                <w:ilvl w:val="0"/>
                <w:numId w:val="4"/>
              </w:numPr>
              <w:tabs>
                <w:tab w:val="clear" w:pos="720"/>
                <w:tab w:val="num" w:pos="432"/>
                <w:tab w:val="left" w:pos="2805"/>
              </w:tabs>
              <w:ind w:left="432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 xml:space="preserve">Skrypt zestawy tematyczne zadań do samodzielnego rozwiązywania. Opracowanie do zajęć z fizyki w PWSZ Elbląg Autor </w:t>
            </w:r>
            <w:proofErr w:type="spellStart"/>
            <w:r w:rsidRPr="006A1A16">
              <w:rPr>
                <w:sz w:val="24"/>
                <w:szCs w:val="24"/>
              </w:rPr>
              <w:t>J.Tyrzyk</w:t>
            </w:r>
            <w:proofErr w:type="spellEnd"/>
            <w:r w:rsidRPr="006A1A16">
              <w:rPr>
                <w:sz w:val="24"/>
                <w:szCs w:val="24"/>
              </w:rPr>
              <w:t xml:space="preserve">. Forma elektroniczna </w:t>
            </w:r>
          </w:p>
        </w:tc>
      </w:tr>
      <w:tr w:rsidR="00505FE4" w:rsidRPr="006A1A16" w14:paraId="68123BAD" w14:textId="77777777" w:rsidTr="00BB378C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CDEE" w14:textId="77777777" w:rsidR="00505FE4" w:rsidRPr="006A1A16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6A1A16">
              <w:rPr>
                <w:sz w:val="24"/>
                <w:szCs w:val="24"/>
              </w:rPr>
              <w:lastRenderedPageBreak/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3A028B" w14:textId="77777777" w:rsidR="008C37D6" w:rsidRPr="006A1A16" w:rsidRDefault="008C37D6" w:rsidP="008C37D6">
            <w:p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Wykład</w:t>
            </w:r>
          </w:p>
          <w:p w14:paraId="7C807B97" w14:textId="77777777" w:rsidR="00505FE4" w:rsidRPr="006A1A16" w:rsidRDefault="008C37D6" w:rsidP="008C37D6">
            <w:p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Samodzielne ćwiczenia laboratoryjne.</w:t>
            </w:r>
          </w:p>
        </w:tc>
      </w:tr>
      <w:tr w:rsidR="00505FE4" w:rsidRPr="006A1A16" w14:paraId="4AA2B6A2" w14:textId="77777777" w:rsidTr="00BB378C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E884460" w14:textId="77777777" w:rsidR="00505FE4" w:rsidRPr="006A1A16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B3D942" w14:textId="77777777" w:rsidR="00505FE4" w:rsidRPr="006A1A16" w:rsidRDefault="009E1121" w:rsidP="00A0655B">
            <w:pPr>
              <w:ind w:left="72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-----------------------------------------------------------------------------------------</w:t>
            </w:r>
          </w:p>
        </w:tc>
      </w:tr>
    </w:tbl>
    <w:p w14:paraId="5F452FDA" w14:textId="77777777" w:rsidR="00505FE4" w:rsidRPr="006A1A16" w:rsidRDefault="00505FE4" w:rsidP="00505FE4">
      <w:pPr>
        <w:rPr>
          <w:sz w:val="22"/>
          <w:szCs w:val="22"/>
        </w:rPr>
      </w:pPr>
      <w:r w:rsidRPr="006A1A16">
        <w:rPr>
          <w:sz w:val="22"/>
          <w:szCs w:val="22"/>
        </w:rPr>
        <w:t>* Literatura może być zmieniona po akceptacji Dyrektora Instytutu</w:t>
      </w:r>
    </w:p>
    <w:p w14:paraId="7C49B793" w14:textId="77777777" w:rsidR="00505FE4" w:rsidRPr="006A1A16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6A1A16" w14:paraId="66FDA548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33148C7F" w14:textId="77777777" w:rsidR="00505FE4" w:rsidRPr="006A1A16" w:rsidRDefault="00505FE4" w:rsidP="00F77DC4">
            <w:pPr>
              <w:jc w:val="center"/>
              <w:rPr>
                <w:sz w:val="22"/>
                <w:szCs w:val="22"/>
              </w:rPr>
            </w:pPr>
            <w:r w:rsidRPr="006A1A1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5EB4FC" w14:textId="77777777" w:rsidR="00505FE4" w:rsidRPr="006A1A16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6A520102" w14:textId="77777777" w:rsidR="00505FE4" w:rsidRPr="006A1A16" w:rsidRDefault="00505FE4" w:rsidP="00F77DC4">
            <w:pPr>
              <w:jc w:val="center"/>
              <w:rPr>
                <w:sz w:val="18"/>
                <w:szCs w:val="18"/>
              </w:rPr>
            </w:pPr>
            <w:r w:rsidRPr="006A1A16">
              <w:rPr>
                <w:sz w:val="18"/>
                <w:szCs w:val="18"/>
              </w:rPr>
              <w:t>Nr efektu uczenia się/grupy efektów</w:t>
            </w:r>
            <w:r w:rsidRPr="006A1A16">
              <w:rPr>
                <w:sz w:val="18"/>
                <w:szCs w:val="18"/>
              </w:rPr>
              <w:br/>
            </w:r>
          </w:p>
        </w:tc>
      </w:tr>
      <w:tr w:rsidR="0008255F" w:rsidRPr="006A1A16" w14:paraId="709210AD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AA927" w14:textId="77777777" w:rsidR="0008255F" w:rsidRPr="006A1A16" w:rsidRDefault="0008255F" w:rsidP="00CC443C">
            <w:p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 xml:space="preserve">Egzamin pisemny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2F80985" w14:textId="77777777" w:rsidR="0008255F" w:rsidRPr="006A1A16" w:rsidRDefault="0008255F" w:rsidP="00CC443C">
            <w:pPr>
              <w:jc w:val="center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01, 02, 03</w:t>
            </w:r>
            <w:r w:rsidR="00D66F86" w:rsidRPr="006A1A16">
              <w:rPr>
                <w:sz w:val="24"/>
                <w:szCs w:val="24"/>
              </w:rPr>
              <w:t>, 07</w:t>
            </w:r>
          </w:p>
        </w:tc>
      </w:tr>
      <w:tr w:rsidR="0008255F" w:rsidRPr="006A1A16" w14:paraId="764C56C7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A320" w14:textId="77777777" w:rsidR="0008255F" w:rsidRPr="006A1A16" w:rsidRDefault="0008255F" w:rsidP="00CC443C">
            <w:pPr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Sprawozdania z ćwiczeń laboratoryjnych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FCDA37" w14:textId="77777777" w:rsidR="0008255F" w:rsidRPr="006A1A16" w:rsidRDefault="0008255F" w:rsidP="00CC443C">
            <w:pPr>
              <w:jc w:val="center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 xml:space="preserve">04, 05, </w:t>
            </w:r>
            <w:r w:rsidR="00D66F86" w:rsidRPr="006A1A16">
              <w:rPr>
                <w:sz w:val="24"/>
                <w:szCs w:val="24"/>
              </w:rPr>
              <w:t xml:space="preserve">06, </w:t>
            </w:r>
            <w:r w:rsidRPr="006A1A16">
              <w:rPr>
                <w:sz w:val="24"/>
                <w:szCs w:val="24"/>
              </w:rPr>
              <w:t>07</w:t>
            </w:r>
          </w:p>
        </w:tc>
      </w:tr>
      <w:tr w:rsidR="00505FE4" w:rsidRPr="006A1A16" w14:paraId="2A01CFA7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1896" w14:textId="77777777" w:rsidR="00505FE4" w:rsidRPr="006A1A16" w:rsidRDefault="00505FE4" w:rsidP="00A0655B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7E1BEB" w14:textId="77777777" w:rsidR="00505FE4" w:rsidRPr="006A1A16" w:rsidRDefault="00505FE4" w:rsidP="00A0655B">
            <w:pPr>
              <w:rPr>
                <w:sz w:val="22"/>
                <w:szCs w:val="22"/>
              </w:rPr>
            </w:pPr>
          </w:p>
        </w:tc>
      </w:tr>
      <w:tr w:rsidR="00505FE4" w:rsidRPr="006A1A16" w14:paraId="1B018FD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28805DF" w14:textId="77777777" w:rsidR="00505FE4" w:rsidRPr="006A1A16" w:rsidRDefault="00505FE4" w:rsidP="00F77DC4">
            <w:pPr>
              <w:rPr>
                <w:sz w:val="22"/>
                <w:szCs w:val="22"/>
              </w:rPr>
            </w:pPr>
            <w:r w:rsidRPr="006A1A1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7560B6F" w14:textId="77777777" w:rsidR="00505FE4" w:rsidRPr="006A1A16" w:rsidRDefault="00BB603D" w:rsidP="00E54736">
            <w:pPr>
              <w:jc w:val="both"/>
              <w:rPr>
                <w:sz w:val="22"/>
                <w:szCs w:val="22"/>
              </w:rPr>
            </w:pPr>
            <w:r w:rsidRPr="006A1A16">
              <w:rPr>
                <w:sz w:val="24"/>
                <w:szCs w:val="24"/>
              </w:rPr>
              <w:t>Proponowana ocena końcowa jest średnią arytmetyczną ocen z ćwiczeń laboratoryjnych  i egzaminu pisemnego z wykładów (50% z egzaminu i 50% z ćwiczeń laboratoryjnych) o ile obie oceny są pozytywne. W przeciwnym przypadku ocena końcowa jest niedostateczna. Osoby które uzyskały ocenę niedostateczną przystępują do egzaminu poprawkowego (po wcześniejszym uzyskaniu zaliczenia ćwiczeń laboratoryjnych).</w:t>
            </w:r>
          </w:p>
        </w:tc>
      </w:tr>
    </w:tbl>
    <w:p w14:paraId="25F8283D" w14:textId="77777777" w:rsidR="00505FE4" w:rsidRPr="006A1A16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63"/>
        <w:gridCol w:w="1440"/>
        <w:gridCol w:w="1548"/>
        <w:gridCol w:w="2589"/>
      </w:tblGrid>
      <w:tr w:rsidR="00505FE4" w:rsidRPr="006A1A16" w14:paraId="62F9F510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C2C6CAD" w14:textId="77777777" w:rsidR="00505FE4" w:rsidRPr="006A1A16" w:rsidRDefault="00505FE4" w:rsidP="00F77DC4">
            <w:pPr>
              <w:jc w:val="center"/>
              <w:rPr>
                <w:b/>
              </w:rPr>
            </w:pPr>
          </w:p>
          <w:p w14:paraId="0F51EB63" w14:textId="77777777" w:rsidR="00505FE4" w:rsidRPr="006A1A16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6A1A16">
              <w:rPr>
                <w:b/>
                <w:sz w:val="24"/>
                <w:szCs w:val="24"/>
              </w:rPr>
              <w:t>NAKŁAD PRACY STUDENTA</w:t>
            </w:r>
          </w:p>
          <w:p w14:paraId="54BFF3D4" w14:textId="77777777" w:rsidR="00505FE4" w:rsidRPr="006A1A16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6A1A16" w14:paraId="6C3EDB65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3B59FB" w14:textId="77777777" w:rsidR="00505FE4" w:rsidRPr="006A1A16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41F7ACA1" w14:textId="77777777" w:rsidR="00505FE4" w:rsidRPr="006A1A16" w:rsidRDefault="00505FE4" w:rsidP="00F77DC4">
            <w:pPr>
              <w:jc w:val="center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5A66A0A" w14:textId="77777777" w:rsidR="00505FE4" w:rsidRPr="006A1A16" w:rsidRDefault="00505FE4" w:rsidP="00F77DC4">
            <w:pPr>
              <w:jc w:val="center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6A1A16" w14:paraId="5CDE0D52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3A2C2" w14:textId="77777777" w:rsidR="00505FE4" w:rsidRPr="006A1A16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7CA0F" w14:textId="77777777" w:rsidR="00505FE4" w:rsidRPr="006A1A16" w:rsidRDefault="00505FE4" w:rsidP="00F77DC4">
            <w:pPr>
              <w:jc w:val="center"/>
            </w:pPr>
            <w:r w:rsidRPr="006A1A16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9CA2" w14:textId="77777777" w:rsidR="00505FE4" w:rsidRPr="006A1A16" w:rsidRDefault="00505FE4" w:rsidP="00F77DC4">
            <w:pPr>
              <w:jc w:val="center"/>
            </w:pPr>
            <w:r w:rsidRPr="006A1A16">
              <w:t xml:space="preserve">W tym zajęcia powiązane </w:t>
            </w:r>
            <w:r w:rsidRPr="006A1A16"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538BE01" w14:textId="77777777" w:rsidR="00505FE4" w:rsidRPr="006A1A16" w:rsidRDefault="00505FE4" w:rsidP="00F77DC4">
            <w:pPr>
              <w:jc w:val="center"/>
              <w:rPr>
                <w:color w:val="FF0000"/>
              </w:rPr>
            </w:pPr>
            <w:r w:rsidRPr="006A1A16">
              <w:t>W tym udział w zajęciach przeprowadzanych z wykorzystaniem metod i</w:t>
            </w:r>
            <w:r w:rsidR="00A4490B" w:rsidRPr="006A1A16">
              <w:t> </w:t>
            </w:r>
            <w:r w:rsidRPr="006A1A16">
              <w:t>technik kształcenia na odległość</w:t>
            </w:r>
          </w:p>
        </w:tc>
      </w:tr>
      <w:tr w:rsidR="00505FE4" w:rsidRPr="006A1A16" w14:paraId="2CC0B742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1DE47" w14:textId="77777777" w:rsidR="00505FE4" w:rsidRPr="006A1A16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91B51" w14:textId="77777777" w:rsidR="00505FE4" w:rsidRPr="006A1A16" w:rsidRDefault="008A6BD9" w:rsidP="00A0655B">
            <w:pPr>
              <w:jc w:val="center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BDE0" w14:textId="77777777" w:rsidR="00505FE4" w:rsidRPr="006A1A16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463734" w14:textId="77777777" w:rsidR="00505FE4" w:rsidRPr="006A1A16" w:rsidRDefault="005D4DB1" w:rsidP="00A0655B">
            <w:pPr>
              <w:jc w:val="center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------</w:t>
            </w:r>
          </w:p>
        </w:tc>
      </w:tr>
      <w:tr w:rsidR="00505FE4" w:rsidRPr="006A1A16" w14:paraId="2126111F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3212" w14:textId="77777777" w:rsidR="00505FE4" w:rsidRPr="006A1A16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C73D" w14:textId="77777777" w:rsidR="00505FE4" w:rsidRPr="006A1A16" w:rsidRDefault="008A6BD9" w:rsidP="00A0655B">
            <w:pPr>
              <w:jc w:val="center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1</w:t>
            </w:r>
            <w:r w:rsidR="00DD2F0E" w:rsidRPr="006A1A16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3BD1" w14:textId="77777777" w:rsidR="00505FE4" w:rsidRPr="006A1A16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4F6D6F" w14:textId="77777777" w:rsidR="00505FE4" w:rsidRPr="006A1A16" w:rsidRDefault="005D4DB1" w:rsidP="00A0655B">
            <w:pPr>
              <w:jc w:val="center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------</w:t>
            </w:r>
          </w:p>
        </w:tc>
      </w:tr>
      <w:tr w:rsidR="00505FE4" w:rsidRPr="006A1A16" w14:paraId="4C224804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B84EA" w14:textId="77777777" w:rsidR="00505FE4" w:rsidRPr="006A1A16" w:rsidRDefault="00505FE4" w:rsidP="008A6BD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6A1A16">
              <w:rPr>
                <w:sz w:val="24"/>
                <w:szCs w:val="24"/>
              </w:rPr>
              <w:t>Udział w ćwiczeniach laboratoryjnych</w:t>
            </w:r>
            <w:r w:rsidR="008A6BD9" w:rsidRPr="006A1A16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D6C1" w14:textId="77777777" w:rsidR="00505FE4" w:rsidRPr="006A1A16" w:rsidRDefault="001F5774" w:rsidP="00A0655B">
            <w:pPr>
              <w:jc w:val="center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8A78" w14:textId="5A4AB4B0" w:rsidR="00505FE4" w:rsidRPr="006A1A16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420E10" w14:textId="77777777" w:rsidR="00505FE4" w:rsidRPr="006A1A16" w:rsidRDefault="005D4DB1" w:rsidP="00A0655B">
            <w:pPr>
              <w:jc w:val="center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softHyphen/>
              <w:t>------</w:t>
            </w:r>
          </w:p>
        </w:tc>
      </w:tr>
      <w:tr w:rsidR="00505FE4" w:rsidRPr="006A1A16" w14:paraId="35DA53A4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90E0" w14:textId="77777777" w:rsidR="00505FE4" w:rsidRPr="006A1A16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FCFE5" w14:textId="77777777" w:rsidR="00505FE4" w:rsidRPr="006A1A16" w:rsidRDefault="00DD2F0E" w:rsidP="00A0655B">
            <w:pPr>
              <w:jc w:val="center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35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5AF6" w14:textId="77777777" w:rsidR="00505FE4" w:rsidRPr="006A1A16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D94FE2" w14:textId="77777777" w:rsidR="00505FE4" w:rsidRPr="006A1A16" w:rsidRDefault="005D4DB1" w:rsidP="00A0655B">
            <w:pPr>
              <w:jc w:val="center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------</w:t>
            </w:r>
          </w:p>
        </w:tc>
      </w:tr>
      <w:tr w:rsidR="00505FE4" w:rsidRPr="006A1A16" w14:paraId="0BACAA38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77972" w14:textId="77777777" w:rsidR="00505FE4" w:rsidRPr="006A1A16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Przygotowanie projektu / eseju / itp.</w:t>
            </w:r>
            <w:r w:rsidRPr="006A1A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CD19" w14:textId="77777777" w:rsidR="00505FE4" w:rsidRPr="006A1A16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2B3E" w14:textId="77777777" w:rsidR="00505FE4" w:rsidRPr="006A1A16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E6F0B1" w14:textId="77777777" w:rsidR="00505FE4" w:rsidRPr="006A1A16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6A1A16" w14:paraId="5BB933AA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AD9BE" w14:textId="77777777" w:rsidR="00505FE4" w:rsidRPr="006A1A16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3F18" w14:textId="77777777" w:rsidR="00505FE4" w:rsidRPr="006A1A16" w:rsidRDefault="008A6BD9" w:rsidP="00A0655B">
            <w:pPr>
              <w:jc w:val="center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25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32F1" w14:textId="77777777" w:rsidR="00505FE4" w:rsidRPr="006A1A16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5C1C5F" w14:textId="77777777" w:rsidR="00505FE4" w:rsidRPr="006A1A16" w:rsidRDefault="005D4DB1" w:rsidP="00A0655B">
            <w:pPr>
              <w:jc w:val="center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------</w:t>
            </w:r>
          </w:p>
        </w:tc>
      </w:tr>
      <w:tr w:rsidR="00505FE4" w:rsidRPr="006A1A16" w14:paraId="47C28A6C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E1B6" w14:textId="77777777" w:rsidR="00505FE4" w:rsidRPr="006A1A16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04F7" w14:textId="77777777" w:rsidR="00505FE4" w:rsidRPr="006A1A16" w:rsidRDefault="008A6BD9" w:rsidP="00A0655B">
            <w:pPr>
              <w:jc w:val="center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6FB1" w14:textId="77777777" w:rsidR="00505FE4" w:rsidRPr="006A1A16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63ABCC" w14:textId="77777777" w:rsidR="00505FE4" w:rsidRPr="006A1A16" w:rsidRDefault="005D4DB1" w:rsidP="00A0655B">
            <w:pPr>
              <w:jc w:val="center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------</w:t>
            </w:r>
          </w:p>
        </w:tc>
      </w:tr>
      <w:tr w:rsidR="00505FE4" w:rsidRPr="006A1A16" w14:paraId="53DF37A0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3EDC" w14:textId="77777777" w:rsidR="00505FE4" w:rsidRPr="006A1A16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9276F" w14:textId="77777777" w:rsidR="00505FE4" w:rsidRPr="006A1A16" w:rsidRDefault="008A6BD9" w:rsidP="00A0655B">
            <w:pPr>
              <w:jc w:val="center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98EE" w14:textId="77777777" w:rsidR="00505FE4" w:rsidRPr="006A1A16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89A080" w14:textId="77777777" w:rsidR="00505FE4" w:rsidRPr="006A1A16" w:rsidRDefault="005D4DB1" w:rsidP="00A0655B">
            <w:pPr>
              <w:jc w:val="center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------</w:t>
            </w:r>
          </w:p>
        </w:tc>
      </w:tr>
      <w:tr w:rsidR="00505FE4" w:rsidRPr="006A1A16" w14:paraId="1ED459D5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5C8F9" w14:textId="77777777" w:rsidR="00505FE4" w:rsidRPr="006A1A16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6A1A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B5C0" w14:textId="77777777" w:rsidR="00505FE4" w:rsidRPr="006A1A16" w:rsidRDefault="008A6BD9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125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508E" w14:textId="77777777" w:rsidR="00505FE4" w:rsidRPr="006A1A16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972E35" w14:textId="77777777" w:rsidR="00505FE4" w:rsidRPr="006A1A16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6A1A16" w14:paraId="3BC256D2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870B28" w14:textId="77777777" w:rsidR="00505FE4" w:rsidRPr="006A1A16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6A1A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EC3E202" w14:textId="77777777" w:rsidR="00505FE4" w:rsidRPr="006A1A16" w:rsidRDefault="008A6BD9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A1A16">
              <w:rPr>
                <w:b/>
                <w:sz w:val="24"/>
                <w:szCs w:val="24"/>
              </w:rPr>
              <w:t>5 ECTS</w:t>
            </w:r>
          </w:p>
        </w:tc>
      </w:tr>
      <w:tr w:rsidR="00505FE4" w:rsidRPr="006A1A16" w14:paraId="1A75D2A8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8985F1" w14:textId="77777777" w:rsidR="00505FE4" w:rsidRPr="006A1A16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6A1A16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BE42540" w14:textId="3CEFB83C" w:rsidR="00505FE4" w:rsidRPr="006A1A16" w:rsidRDefault="00A576CF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A1A16">
              <w:rPr>
                <w:b/>
                <w:sz w:val="24"/>
                <w:szCs w:val="24"/>
              </w:rPr>
              <w:t>0</w:t>
            </w:r>
            <w:r w:rsidR="005D3234" w:rsidRPr="006A1A16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505FE4" w:rsidRPr="006A1A16" w14:paraId="38A91448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1F38AB" w14:textId="77777777" w:rsidR="00505FE4" w:rsidRPr="006A1A16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 xml:space="preserve">Liczba punktów ECTS związana z kształceniem na odległość (kształcenie </w:t>
            </w:r>
            <w:r w:rsidRPr="006A1A16">
              <w:rPr>
                <w:sz w:val="24"/>
                <w:szCs w:val="24"/>
              </w:rPr>
              <w:lastRenderedPageBreak/>
              <w:t>z wykorzystaniem metod i technik kształcenia na odległość)</w:t>
            </w:r>
            <w:r w:rsidRPr="006A1A16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9CDD676" w14:textId="50273213" w:rsidR="00505FE4" w:rsidRPr="0089396F" w:rsidRDefault="0089396F" w:rsidP="00A0655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89396F">
              <w:rPr>
                <w:b/>
                <w:bCs/>
                <w:sz w:val="24"/>
                <w:szCs w:val="24"/>
              </w:rPr>
              <w:lastRenderedPageBreak/>
              <w:t>0 ECTS</w:t>
            </w:r>
          </w:p>
        </w:tc>
      </w:tr>
      <w:tr w:rsidR="00505FE4" w:rsidRPr="006A1A16" w14:paraId="48492CAC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497BD676" w14:textId="77777777" w:rsidR="00505FE4" w:rsidRPr="006A1A16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A1A16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EDF5192" w14:textId="1D4D1257" w:rsidR="00505FE4" w:rsidRPr="0089396F" w:rsidRDefault="0089396F" w:rsidP="00D6113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89396F">
              <w:rPr>
                <w:b/>
                <w:bCs/>
                <w:sz w:val="24"/>
                <w:szCs w:val="24"/>
              </w:rPr>
              <w:t>1,8</w:t>
            </w:r>
            <w:r w:rsidR="00FC2023" w:rsidRPr="0089396F">
              <w:rPr>
                <w:b/>
                <w:bCs/>
                <w:sz w:val="24"/>
                <w:szCs w:val="24"/>
              </w:rPr>
              <w:t xml:space="preserve"> ECTS</w:t>
            </w:r>
          </w:p>
        </w:tc>
      </w:tr>
    </w:tbl>
    <w:p w14:paraId="3A43AC22" w14:textId="77777777" w:rsidR="00DB50E0" w:rsidRPr="006A1A16" w:rsidRDefault="00DB50E0" w:rsidP="00505FE4"/>
    <w:sectPr w:rsidR="00DB50E0" w:rsidRPr="006A1A16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AA1CF2" w14:textId="77777777" w:rsidR="002B1FE0" w:rsidRDefault="002B1FE0" w:rsidP="00505FE4">
      <w:r>
        <w:separator/>
      </w:r>
    </w:p>
  </w:endnote>
  <w:endnote w:type="continuationSeparator" w:id="0">
    <w:p w14:paraId="18E283F8" w14:textId="77777777" w:rsidR="002B1FE0" w:rsidRDefault="002B1FE0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CEBE40" w14:textId="77777777" w:rsidR="00505FE4" w:rsidRDefault="002D0B9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05FE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6655813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B4CA33" w14:textId="77777777" w:rsidR="00505FE4" w:rsidRDefault="002D0B9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05FE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61139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21BDD32E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49D7F9" w14:textId="77777777" w:rsidR="002B1FE0" w:rsidRDefault="002B1FE0" w:rsidP="00505FE4">
      <w:r>
        <w:separator/>
      </w:r>
    </w:p>
  </w:footnote>
  <w:footnote w:type="continuationSeparator" w:id="0">
    <w:p w14:paraId="57DDD651" w14:textId="77777777" w:rsidR="002B1FE0" w:rsidRDefault="002B1FE0" w:rsidP="00505FE4">
      <w:r>
        <w:continuationSeparator/>
      </w:r>
    </w:p>
  </w:footnote>
  <w:footnote w:id="1">
    <w:p w14:paraId="672EE9BF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AA22EF"/>
    <w:multiLevelType w:val="hybridMultilevel"/>
    <w:tmpl w:val="4A9829A0"/>
    <w:lvl w:ilvl="0" w:tplc="A2307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9EA56B5"/>
    <w:multiLevelType w:val="hybridMultilevel"/>
    <w:tmpl w:val="38E06BC4"/>
    <w:lvl w:ilvl="0" w:tplc="954AD980">
      <w:start w:val="1"/>
      <w:numFmt w:val="upperRoman"/>
      <w:pStyle w:val="Nagwek5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A3E1B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C6A2122"/>
    <w:multiLevelType w:val="hybridMultilevel"/>
    <w:tmpl w:val="5B9CD8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D2D6395"/>
    <w:multiLevelType w:val="hybridMultilevel"/>
    <w:tmpl w:val="37D669D8"/>
    <w:lvl w:ilvl="0" w:tplc="1E2AAA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67404383">
    <w:abstractNumId w:val="1"/>
  </w:num>
  <w:num w:numId="2" w16cid:durableId="1759785978">
    <w:abstractNumId w:val="0"/>
  </w:num>
  <w:num w:numId="3" w16cid:durableId="559484032">
    <w:abstractNumId w:val="3"/>
  </w:num>
  <w:num w:numId="4" w16cid:durableId="11264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3C63"/>
    <w:rsid w:val="00025E15"/>
    <w:rsid w:val="00055F8D"/>
    <w:rsid w:val="0008255F"/>
    <w:rsid w:val="000B1F4A"/>
    <w:rsid w:val="00114BE0"/>
    <w:rsid w:val="001428D9"/>
    <w:rsid w:val="001C5384"/>
    <w:rsid w:val="001D0292"/>
    <w:rsid w:val="001F5774"/>
    <w:rsid w:val="002A7236"/>
    <w:rsid w:val="002B1FE0"/>
    <w:rsid w:val="002D0B92"/>
    <w:rsid w:val="0030405A"/>
    <w:rsid w:val="00340EB4"/>
    <w:rsid w:val="004D0093"/>
    <w:rsid w:val="00505FE4"/>
    <w:rsid w:val="0052624B"/>
    <w:rsid w:val="00572591"/>
    <w:rsid w:val="005D3234"/>
    <w:rsid w:val="005D4DB1"/>
    <w:rsid w:val="00631AC3"/>
    <w:rsid w:val="006369D6"/>
    <w:rsid w:val="00641C5D"/>
    <w:rsid w:val="00690FA2"/>
    <w:rsid w:val="006946B4"/>
    <w:rsid w:val="006A1A16"/>
    <w:rsid w:val="006A2C41"/>
    <w:rsid w:val="0072303A"/>
    <w:rsid w:val="007275C3"/>
    <w:rsid w:val="007F3C63"/>
    <w:rsid w:val="008224D7"/>
    <w:rsid w:val="008805C5"/>
    <w:rsid w:val="0089396F"/>
    <w:rsid w:val="008A2D5A"/>
    <w:rsid w:val="008A6BD9"/>
    <w:rsid w:val="008B3380"/>
    <w:rsid w:val="008C37D6"/>
    <w:rsid w:val="009C5458"/>
    <w:rsid w:val="009E1121"/>
    <w:rsid w:val="00A0655B"/>
    <w:rsid w:val="00A4490B"/>
    <w:rsid w:val="00A45A59"/>
    <w:rsid w:val="00A576CF"/>
    <w:rsid w:val="00AE463B"/>
    <w:rsid w:val="00BB378C"/>
    <w:rsid w:val="00BB603D"/>
    <w:rsid w:val="00C91264"/>
    <w:rsid w:val="00CD7826"/>
    <w:rsid w:val="00D37D67"/>
    <w:rsid w:val="00D45028"/>
    <w:rsid w:val="00D61139"/>
    <w:rsid w:val="00D66F86"/>
    <w:rsid w:val="00DB3373"/>
    <w:rsid w:val="00DB50E0"/>
    <w:rsid w:val="00DD2F0E"/>
    <w:rsid w:val="00E30430"/>
    <w:rsid w:val="00E54736"/>
    <w:rsid w:val="00FC2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C363E"/>
  <w15:docId w15:val="{E69A6FC6-9702-4D64-8D5B-403132CDF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5">
    <w:name w:val="heading 5"/>
    <w:basedOn w:val="Normalny"/>
    <w:next w:val="Normalny"/>
    <w:link w:val="Nagwek5Znak"/>
    <w:qFormat/>
    <w:rsid w:val="00572591"/>
    <w:pPr>
      <w:keepNext/>
      <w:numPr>
        <w:numId w:val="1"/>
      </w:numPr>
      <w:tabs>
        <w:tab w:val="clear" w:pos="1080"/>
        <w:tab w:val="num" w:pos="720"/>
      </w:tabs>
      <w:outlineLvl w:val="4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character" w:customStyle="1" w:styleId="Nagwek5Znak">
    <w:name w:val="Nagłówek 5 Znak"/>
    <w:basedOn w:val="Domylnaczcionkaakapitu"/>
    <w:link w:val="Nagwek5"/>
    <w:rsid w:val="00572591"/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</w:rPr>
  </w:style>
  <w:style w:type="paragraph" w:customStyle="1" w:styleId="StylNagwek5ArialNarrow11ptWyjustowany">
    <w:name w:val="Styl Nagłówek 5 + Arial Narrow 11 pt Wyjustowany"/>
    <w:basedOn w:val="Nagwek5"/>
    <w:rsid w:val="00572591"/>
    <w:pPr>
      <w:keepNext w:val="0"/>
      <w:ind w:left="1077"/>
      <w:jc w:val="both"/>
    </w:pPr>
    <w:rPr>
      <w:rFonts w:ascii="Arial Narrow" w:hAnsi="Arial Narrow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ley\Downloads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B0A2AD-5547-44D9-B320-077DC571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8</TotalTime>
  <Pages>4</Pages>
  <Words>981</Words>
  <Characters>5892</Characters>
  <Application>Microsoft Office Word</Application>
  <DocSecurity>0</DocSecurity>
  <Lines>49</Lines>
  <Paragraphs>13</Paragraphs>
  <ScaleCrop>false</ScaleCrop>
  <Company>Panstwowa Wyzsza Szkola Zawodowa w Elblagu</Company>
  <LinksUpToDate>false</LinksUpToDate>
  <CharactersWithSpaces>6860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</dc:creator>
  <cp:lastModifiedBy>Teresa Jurewicz-Obrzut</cp:lastModifiedBy>
  <cp:revision>12</cp:revision>
  <cp:lastPrinted>2023-12-05T12:20:00Z</cp:lastPrinted>
  <dcterms:created xsi:type="dcterms:W3CDTF">2024-06-12T09:38:00Z</dcterms:created>
  <dcterms:modified xsi:type="dcterms:W3CDTF">2024-08-21T13:39:00Z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